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1258C2" w:rsidRDefault="00F73753" w:rsidP="00993D94">
      <w:pPr>
        <w:suppressAutoHyphens/>
        <w:ind w:right="-427"/>
        <w:jc w:val="center"/>
        <w:rPr>
          <w:rFonts w:eastAsia="Calibri"/>
          <w:b/>
          <w:bCs/>
          <w:sz w:val="28"/>
          <w:szCs w:val="28"/>
          <w:lang w:eastAsia="ja-JP"/>
        </w:rPr>
      </w:pPr>
      <w:r w:rsidRPr="00A41749">
        <w:rPr>
          <w:b/>
          <w:sz w:val="28"/>
          <w:szCs w:val="28"/>
        </w:rPr>
        <w:t>Contract:</w:t>
      </w:r>
      <w:r w:rsidR="000578F0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D124C" w:rsidRPr="003D124C">
        <w:rPr>
          <w:rFonts w:eastAsia="Calibri"/>
          <w:b/>
          <w:bCs/>
          <w:sz w:val="28"/>
          <w:szCs w:val="28"/>
          <w:lang w:eastAsia="ja-JP"/>
        </w:rPr>
        <w:t>HIT Engineering Support for B14</w:t>
      </w:r>
    </w:p>
    <w:p w:rsidR="00F73753" w:rsidRPr="00A41749" w:rsidRDefault="00993D94" w:rsidP="007B524C">
      <w:pPr>
        <w:suppressAutoHyphens/>
        <w:ind w:right="-4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IO/21/CFE/1002</w:t>
      </w:r>
      <w:r w:rsidR="003D124C">
        <w:rPr>
          <w:b/>
          <w:sz w:val="28"/>
          <w:szCs w:val="28"/>
        </w:rPr>
        <w:t>2097</w:t>
      </w:r>
      <w:r w:rsidR="00F912D4" w:rsidRPr="00F912D4">
        <w:rPr>
          <w:b/>
          <w:sz w:val="28"/>
          <w:szCs w:val="28"/>
        </w:rPr>
        <w:t>/</w:t>
      </w:r>
      <w:r w:rsidR="003D124C">
        <w:rPr>
          <w:b/>
          <w:sz w:val="28"/>
          <w:szCs w:val="28"/>
        </w:rPr>
        <w:t>EBT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F912D4">
        <w:t>Call for Expertise</w:t>
      </w:r>
      <w:r w:rsidRPr="00F912D4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61335E">
        <w:t>date of Kick off</w:t>
      </w:r>
      <w:r w:rsidR="003E4DA9">
        <w:t xml:space="preserve"> </w:t>
      </w:r>
      <w:r w:rsidR="00A252F0">
        <w:t>for</w:t>
      </w:r>
      <w:r w:rsidR="00860A2F">
        <w:t xml:space="preserve"> </w:t>
      </w:r>
      <w:r w:rsidR="003D124C">
        <w:t>9</w:t>
      </w:r>
      <w:bookmarkStart w:id="0" w:name="_GoBack"/>
      <w:bookmarkEnd w:id="0"/>
      <w:r w:rsidR="0061335E" w:rsidRPr="0061335E">
        <w:t xml:space="preserve"> </w:t>
      </w:r>
      <w:r w:rsidR="00EC276E" w:rsidRPr="0061335E">
        <w:t>months</w:t>
      </w:r>
      <w:r w:rsidR="0061335E" w:rsidRPr="0061335E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258C2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52943"/>
    <w:rsid w:val="003739C6"/>
    <w:rsid w:val="0039533D"/>
    <w:rsid w:val="003B17D7"/>
    <w:rsid w:val="003C1977"/>
    <w:rsid w:val="003C19CC"/>
    <w:rsid w:val="003C5D84"/>
    <w:rsid w:val="003D124C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43986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1335E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B524C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26397"/>
    <w:rsid w:val="00940541"/>
    <w:rsid w:val="00993D94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912D4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8337B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EFB1BB4-CDAF-49ED-8BEF-62B581621BE0}"/>
</file>

<file path=customXml/itemProps2.xml><?xml version="1.0" encoding="utf-8"?>
<ds:datastoreItem xmlns:ds="http://schemas.openxmlformats.org/officeDocument/2006/customXml" ds:itemID="{32C25BD3-BC2A-4B2F-9FB6-E05AC33108F4}"/>
</file>

<file path=customXml/itemProps3.xml><?xml version="1.0" encoding="utf-8"?>
<ds:datastoreItem xmlns:ds="http://schemas.openxmlformats.org/officeDocument/2006/customXml" ds:itemID="{860E9C77-C163-4559-A330-E97215432F03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1</TotalTime>
  <Pages>1</Pages>
  <Words>204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Blanchet Emilie</cp:lastModifiedBy>
  <cp:revision>3</cp:revision>
  <cp:lastPrinted>2012-04-10T09:52:00Z</cp:lastPrinted>
  <dcterms:created xsi:type="dcterms:W3CDTF">2021-09-28T07:21:00Z</dcterms:created>
  <dcterms:modified xsi:type="dcterms:W3CDTF">2021-10-01T07:59:00Z</dcterms:modified>
</cp:coreProperties>
</file>